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1B234" w14:textId="77777777" w:rsidR="003B2D89" w:rsidRDefault="003B2D89" w:rsidP="00550ED0">
      <w:pPr>
        <w:pStyle w:val="Unittitle"/>
        <w:rPr>
          <w:bCs/>
        </w:rPr>
      </w:pPr>
      <w:r>
        <w:t>9. Relationship management in construction</w:t>
      </w:r>
    </w:p>
    <w:tbl>
      <w:tblPr>
        <w:tblStyle w:val="TableGrid"/>
        <w:tblpPr w:leftFromText="180" w:rightFromText="180" w:vertAnchor="text" w:horzAnchor="margin" w:tblpY="723"/>
        <w:tblW w:w="14034" w:type="dxa"/>
        <w:tblLook w:val="04A0" w:firstRow="1" w:lastRow="0" w:firstColumn="1" w:lastColumn="0" w:noHBand="0" w:noVBand="1"/>
      </w:tblPr>
      <w:tblGrid>
        <w:gridCol w:w="3686"/>
        <w:gridCol w:w="10348"/>
      </w:tblGrid>
      <w:tr w:rsidR="003B2D89" w14:paraId="243B65C9" w14:textId="77777777" w:rsidTr="005A3022">
        <w:tc>
          <w:tcPr>
            <w:tcW w:w="3686" w:type="dxa"/>
            <w:shd w:val="clear" w:color="auto" w:fill="FFFFFF" w:themeFill="background1"/>
          </w:tcPr>
          <w:p w14:paraId="5E3E3ACC" w14:textId="77777777" w:rsidR="003B2D89" w:rsidRPr="005A3022" w:rsidRDefault="003B2D89" w:rsidP="005A3022">
            <w:pPr>
              <w:pStyle w:val="Answer"/>
              <w:ind w:left="0"/>
              <w:rPr>
                <w:b/>
              </w:rPr>
            </w:pPr>
            <w:r w:rsidRPr="005A3022">
              <w:rPr>
                <w:b/>
              </w:rPr>
              <w:t xml:space="preserve">Type of stakeholder </w:t>
            </w:r>
          </w:p>
        </w:tc>
        <w:tc>
          <w:tcPr>
            <w:tcW w:w="10348" w:type="dxa"/>
          </w:tcPr>
          <w:p w14:paraId="14629002" w14:textId="77777777" w:rsidR="003B2D89" w:rsidRPr="00F30A55" w:rsidRDefault="003B2D89" w:rsidP="005A3022">
            <w:pPr>
              <w:pStyle w:val="Answer"/>
              <w:ind w:left="0"/>
              <w:rPr>
                <w:b/>
              </w:rPr>
            </w:pPr>
            <w:r w:rsidRPr="00F30A55">
              <w:rPr>
                <w:b/>
              </w:rPr>
              <w:t xml:space="preserve">Description and examples </w:t>
            </w:r>
          </w:p>
        </w:tc>
      </w:tr>
      <w:tr w:rsidR="003B2D89" w14:paraId="792449CE" w14:textId="77777777" w:rsidTr="005A3022">
        <w:tc>
          <w:tcPr>
            <w:tcW w:w="3686" w:type="dxa"/>
            <w:shd w:val="clear" w:color="auto" w:fill="B4C6E7" w:themeFill="accent5" w:themeFillTint="66"/>
          </w:tcPr>
          <w:p w14:paraId="15BC8752" w14:textId="77777777" w:rsidR="003B2D89" w:rsidRPr="005A3022" w:rsidRDefault="003B2D89" w:rsidP="005A3022">
            <w:pPr>
              <w:pStyle w:val="Answer"/>
              <w:ind w:left="0"/>
              <w:rPr>
                <w:b/>
              </w:rPr>
            </w:pPr>
            <w:r w:rsidRPr="005A3022">
              <w:rPr>
                <w:b/>
              </w:rPr>
              <w:t>Direct stakeholder</w:t>
            </w:r>
          </w:p>
          <w:p w14:paraId="7CA00A36" w14:textId="77777777" w:rsidR="003B2D89" w:rsidRPr="005A3022" w:rsidRDefault="003B2D89" w:rsidP="005A3022">
            <w:pPr>
              <w:pStyle w:val="Answer"/>
              <w:ind w:left="0"/>
              <w:rPr>
                <w:b/>
                <w:u w:val="single"/>
              </w:rPr>
            </w:pPr>
          </w:p>
        </w:tc>
        <w:tc>
          <w:tcPr>
            <w:tcW w:w="10348" w:type="dxa"/>
          </w:tcPr>
          <w:p w14:paraId="22B4A704" w14:textId="77777777" w:rsidR="003B2D89" w:rsidRPr="00904660" w:rsidRDefault="003B2D89" w:rsidP="005A3022">
            <w:pPr>
              <w:pStyle w:val="Answer"/>
              <w:ind w:left="0"/>
              <w:rPr>
                <w:b/>
                <w:color w:val="FF0000"/>
              </w:rPr>
            </w:pPr>
          </w:p>
          <w:p w14:paraId="0777FF6D" w14:textId="77777777" w:rsidR="003B2D89" w:rsidRDefault="003B2D89" w:rsidP="005A3022">
            <w:pPr>
              <w:pStyle w:val="Answer"/>
              <w:ind w:left="0"/>
              <w:rPr>
                <w:b/>
                <w:color w:val="FF0000"/>
              </w:rPr>
            </w:pPr>
          </w:p>
          <w:p w14:paraId="218EAA34" w14:textId="77777777" w:rsidR="003B2D89" w:rsidRPr="00904660" w:rsidRDefault="003B2D89" w:rsidP="005A3022">
            <w:pPr>
              <w:pStyle w:val="Answer"/>
              <w:ind w:left="0"/>
              <w:rPr>
                <w:b/>
                <w:color w:val="FF0000"/>
              </w:rPr>
            </w:pPr>
          </w:p>
        </w:tc>
      </w:tr>
      <w:tr w:rsidR="003B2D89" w14:paraId="1685AFE6" w14:textId="77777777" w:rsidTr="005A3022">
        <w:tc>
          <w:tcPr>
            <w:tcW w:w="3686" w:type="dxa"/>
            <w:shd w:val="clear" w:color="auto" w:fill="B4C6E7" w:themeFill="accent5" w:themeFillTint="66"/>
          </w:tcPr>
          <w:p w14:paraId="00305788" w14:textId="77777777" w:rsidR="003B2D89" w:rsidRPr="005A3022" w:rsidRDefault="003B2D89" w:rsidP="005A3022">
            <w:pPr>
              <w:pStyle w:val="Answer"/>
              <w:ind w:left="0"/>
              <w:rPr>
                <w:b/>
              </w:rPr>
            </w:pPr>
            <w:r w:rsidRPr="005A3022">
              <w:rPr>
                <w:b/>
              </w:rPr>
              <w:t>Indirect stakeholder</w:t>
            </w:r>
          </w:p>
          <w:p w14:paraId="599A9AE7" w14:textId="77777777" w:rsidR="003B2D89" w:rsidRPr="005A3022" w:rsidRDefault="003B2D89" w:rsidP="005A3022">
            <w:pPr>
              <w:pStyle w:val="Answer"/>
              <w:ind w:left="0"/>
              <w:rPr>
                <w:b/>
                <w:u w:val="single"/>
              </w:rPr>
            </w:pPr>
          </w:p>
        </w:tc>
        <w:tc>
          <w:tcPr>
            <w:tcW w:w="10348" w:type="dxa"/>
          </w:tcPr>
          <w:p w14:paraId="1B3566FD" w14:textId="77777777" w:rsidR="003B2D89" w:rsidRPr="00904660" w:rsidRDefault="003B2D89" w:rsidP="005A3022">
            <w:pPr>
              <w:pStyle w:val="Answer"/>
              <w:ind w:left="0"/>
              <w:rPr>
                <w:b/>
                <w:color w:val="FF0000"/>
              </w:rPr>
            </w:pPr>
          </w:p>
          <w:p w14:paraId="6ABCBC51" w14:textId="77777777" w:rsidR="003B2D89" w:rsidRDefault="003B2D89" w:rsidP="005A3022">
            <w:pPr>
              <w:pStyle w:val="Answer"/>
              <w:ind w:left="0"/>
              <w:rPr>
                <w:b/>
                <w:color w:val="FF0000"/>
              </w:rPr>
            </w:pPr>
          </w:p>
          <w:p w14:paraId="65916968" w14:textId="77777777" w:rsidR="003B2D89" w:rsidRPr="00904660" w:rsidRDefault="003B2D89" w:rsidP="005A3022">
            <w:pPr>
              <w:pStyle w:val="Answer"/>
              <w:ind w:left="0"/>
              <w:rPr>
                <w:b/>
                <w:color w:val="FF0000"/>
              </w:rPr>
            </w:pPr>
          </w:p>
        </w:tc>
      </w:tr>
      <w:tr w:rsidR="003B2D89" w14:paraId="53BBF425" w14:textId="77777777" w:rsidTr="005A3022">
        <w:tc>
          <w:tcPr>
            <w:tcW w:w="3686" w:type="dxa"/>
            <w:shd w:val="clear" w:color="auto" w:fill="B4C6E7" w:themeFill="accent5" w:themeFillTint="66"/>
          </w:tcPr>
          <w:p w14:paraId="21B9BA5C" w14:textId="77777777" w:rsidR="003B2D89" w:rsidRPr="005A3022" w:rsidRDefault="003B2D89" w:rsidP="005A3022">
            <w:pPr>
              <w:pStyle w:val="Answer"/>
              <w:ind w:left="0"/>
              <w:rPr>
                <w:b/>
              </w:rPr>
            </w:pPr>
            <w:r w:rsidRPr="005A3022">
              <w:rPr>
                <w:b/>
              </w:rPr>
              <w:t>Positive stakeholder</w:t>
            </w:r>
          </w:p>
          <w:p w14:paraId="6D2F30EA" w14:textId="77777777" w:rsidR="003B2D89" w:rsidRPr="005A3022" w:rsidRDefault="003B2D89" w:rsidP="005A3022">
            <w:pPr>
              <w:pStyle w:val="Answer"/>
              <w:ind w:left="0"/>
              <w:rPr>
                <w:b/>
                <w:u w:val="single"/>
              </w:rPr>
            </w:pPr>
          </w:p>
        </w:tc>
        <w:tc>
          <w:tcPr>
            <w:tcW w:w="10348" w:type="dxa"/>
          </w:tcPr>
          <w:p w14:paraId="46746483" w14:textId="77777777" w:rsidR="003B2D89" w:rsidRPr="00904660" w:rsidRDefault="003B2D89" w:rsidP="005A3022">
            <w:pPr>
              <w:pStyle w:val="Answer"/>
              <w:ind w:left="0"/>
              <w:rPr>
                <w:b/>
                <w:color w:val="FF0000"/>
              </w:rPr>
            </w:pPr>
          </w:p>
          <w:p w14:paraId="7A40D7D1" w14:textId="77777777" w:rsidR="003B2D89" w:rsidRDefault="003B2D89" w:rsidP="005A3022">
            <w:pPr>
              <w:pStyle w:val="Answer"/>
              <w:ind w:left="0"/>
              <w:rPr>
                <w:b/>
                <w:color w:val="FF0000"/>
              </w:rPr>
            </w:pPr>
          </w:p>
          <w:p w14:paraId="24A47226" w14:textId="77777777" w:rsidR="003B2D89" w:rsidRPr="00904660" w:rsidRDefault="003B2D89" w:rsidP="005A3022">
            <w:pPr>
              <w:pStyle w:val="Answer"/>
              <w:ind w:left="0"/>
              <w:rPr>
                <w:b/>
                <w:color w:val="FF0000"/>
              </w:rPr>
            </w:pPr>
          </w:p>
        </w:tc>
      </w:tr>
      <w:tr w:rsidR="003B2D89" w14:paraId="112A627A" w14:textId="77777777" w:rsidTr="005A3022">
        <w:tc>
          <w:tcPr>
            <w:tcW w:w="3686" w:type="dxa"/>
            <w:shd w:val="clear" w:color="auto" w:fill="B4C6E7" w:themeFill="accent5" w:themeFillTint="66"/>
          </w:tcPr>
          <w:p w14:paraId="6C920F33" w14:textId="77777777" w:rsidR="003B2D89" w:rsidRPr="005A3022" w:rsidRDefault="003B2D89" w:rsidP="005A3022">
            <w:pPr>
              <w:pStyle w:val="Answer"/>
              <w:ind w:left="0"/>
              <w:rPr>
                <w:b/>
              </w:rPr>
            </w:pPr>
            <w:r w:rsidRPr="005A3022">
              <w:rPr>
                <w:b/>
              </w:rPr>
              <w:t>Negative stakeholder</w:t>
            </w:r>
          </w:p>
          <w:p w14:paraId="3A5DF69D" w14:textId="77777777" w:rsidR="003B2D89" w:rsidRPr="005A3022" w:rsidRDefault="003B2D89" w:rsidP="005A3022">
            <w:pPr>
              <w:pStyle w:val="Answer"/>
              <w:ind w:left="0"/>
              <w:rPr>
                <w:b/>
                <w:u w:val="single"/>
              </w:rPr>
            </w:pPr>
          </w:p>
        </w:tc>
        <w:tc>
          <w:tcPr>
            <w:tcW w:w="10348" w:type="dxa"/>
          </w:tcPr>
          <w:p w14:paraId="41CAABD8" w14:textId="77777777" w:rsidR="003B2D89" w:rsidRPr="00904660" w:rsidRDefault="003B2D89" w:rsidP="005A3022">
            <w:pPr>
              <w:pStyle w:val="Answer"/>
              <w:ind w:left="0"/>
              <w:rPr>
                <w:b/>
                <w:color w:val="FF0000"/>
              </w:rPr>
            </w:pPr>
          </w:p>
          <w:p w14:paraId="172F49E6" w14:textId="77777777" w:rsidR="003B2D89" w:rsidRPr="00904660" w:rsidRDefault="003B2D89" w:rsidP="005A3022">
            <w:pPr>
              <w:pStyle w:val="Answer"/>
              <w:ind w:left="0"/>
              <w:rPr>
                <w:b/>
                <w:color w:val="FF0000"/>
              </w:rPr>
            </w:pPr>
          </w:p>
          <w:p w14:paraId="0C32BA86" w14:textId="77777777" w:rsidR="003B2D89" w:rsidRPr="00904660" w:rsidRDefault="003B2D89" w:rsidP="005A3022">
            <w:pPr>
              <w:pStyle w:val="Answer"/>
              <w:ind w:left="0"/>
              <w:rPr>
                <w:b/>
                <w:color w:val="FF0000"/>
              </w:rPr>
            </w:pPr>
          </w:p>
        </w:tc>
      </w:tr>
    </w:tbl>
    <w:p w14:paraId="221093DA" w14:textId="77777777" w:rsidR="003B2D89" w:rsidRPr="00692A45" w:rsidRDefault="003B2D89" w:rsidP="00400425">
      <w:pPr>
        <w:pStyle w:val="Heading1"/>
        <w:spacing w:line="480" w:lineRule="auto"/>
      </w:pPr>
      <w:r>
        <w:t xml:space="preserve">Worksheet 1: Stakeholders (learner) </w:t>
      </w:r>
    </w:p>
    <w:p w14:paraId="7104C824" w14:textId="77777777" w:rsidR="003B2D89" w:rsidRDefault="003B2D89" w:rsidP="00B306A2">
      <w:pPr>
        <w:pStyle w:val="Answer"/>
      </w:pPr>
    </w:p>
    <w:p w14:paraId="5F7F04E3" w14:textId="77777777" w:rsidR="003B2D89" w:rsidRDefault="003B2D89" w:rsidP="00571C13">
      <w:pPr>
        <w:pStyle w:val="Answer"/>
      </w:pPr>
    </w:p>
    <w:p w14:paraId="26EB6364" w14:textId="77777777" w:rsidR="003B2D89" w:rsidRDefault="003B2D89" w:rsidP="00571C13">
      <w:pPr>
        <w:pStyle w:val="Answer"/>
      </w:pPr>
    </w:p>
    <w:p w14:paraId="42A75DD6" w14:textId="0A090F5F" w:rsidR="001A5356" w:rsidRDefault="001A5356" w:rsidP="003B2D89">
      <w:pPr>
        <w:pStyle w:val="Unittitle"/>
      </w:pPr>
    </w:p>
    <w:p w14:paraId="29C7AB4B" w14:textId="77777777" w:rsidR="00FC596E" w:rsidRDefault="00FC596E" w:rsidP="00AD179E">
      <w:pPr>
        <w:pStyle w:val="Answer"/>
        <w:tabs>
          <w:tab w:val="left" w:pos="2400"/>
        </w:tabs>
      </w:pPr>
    </w:p>
    <w:sectPr w:rsidR="00FC596E" w:rsidSect="00FC596E">
      <w:headerReference w:type="default" r:id="rId10"/>
      <w:footerReference w:type="default" r:id="rId11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C3060" w14:textId="77777777" w:rsidR="00316B2B" w:rsidRDefault="00316B2B">
      <w:pPr>
        <w:spacing w:before="0" w:after="0"/>
      </w:pPr>
      <w:r>
        <w:separator/>
      </w:r>
    </w:p>
  </w:endnote>
  <w:endnote w:type="continuationSeparator" w:id="0">
    <w:p w14:paraId="75645CCF" w14:textId="77777777" w:rsidR="00316B2B" w:rsidRDefault="00316B2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FF05D" w14:textId="451D88B7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6EE2D560" wp14:editId="29B3281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5C6AF2">
        <w:rPr>
          <w:noProof/>
        </w:rPr>
        <w:t>2</w:t>
      </w:r>
    </w:fldSimple>
    <w:r w:rsidR="000750E0">
      <w:rPr>
        <w:noProof/>
      </w:rPr>
      <w:t xml:space="preserve">                                                     </w:t>
    </w:r>
    <w:r w:rsidR="009D5104" w:rsidRPr="009D5104">
      <w:rPr>
        <w:noProof/>
      </w:rPr>
      <w:t>© City &amp; Guilds Limited</w:t>
    </w:r>
    <w:r w:rsidR="000750E0" w:rsidRPr="000750E0">
      <w:rPr>
        <w:noProof/>
      </w:rPr>
      <w:t>. All rights reserved.</w:t>
    </w:r>
    <w:r w:rsidR="00EE7B5F"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6E574" w14:textId="77777777" w:rsidR="00316B2B" w:rsidRDefault="00316B2B">
      <w:pPr>
        <w:spacing w:before="0" w:after="0"/>
      </w:pPr>
      <w:r>
        <w:separator/>
      </w:r>
    </w:p>
  </w:footnote>
  <w:footnote w:type="continuationSeparator" w:id="0">
    <w:p w14:paraId="3B84D64F" w14:textId="77777777" w:rsidR="00316B2B" w:rsidRDefault="00316B2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18E82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2336" behindDoc="0" locked="0" layoutInCell="1" allowOverlap="1" wp14:anchorId="1FBC24C3" wp14:editId="0FDB0F3B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0B3C4D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1E7816" w:rsidRPr="003127FD">
      <w:rPr>
        <w:b/>
        <w:bCs/>
        <w:sz w:val="24"/>
      </w:rPr>
      <w:t>Building Services</w:t>
    </w:r>
    <w:r w:rsidR="001E7816">
      <w:rPr>
        <w:b/>
        <w:bCs/>
        <w:sz w:val="24"/>
      </w:rPr>
      <w:br/>
    </w:r>
    <w:r w:rsidR="001E7816" w:rsidRPr="003127FD">
      <w:rPr>
        <w:b/>
        <w:bCs/>
        <w:sz w:val="24"/>
      </w:rPr>
      <w:t>Engineering for Construction (Level 3)</w:t>
    </w:r>
  </w:p>
  <w:p w14:paraId="07E4C502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61E3FB5C" wp14:editId="022EE9B8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EFB3B2" id="Straight Connector 1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0B3C4D">
      <w:rPr>
        <w:color w:val="0077E3"/>
        <w:sz w:val="24"/>
        <w:szCs w:val="28"/>
      </w:rPr>
      <w:t>350 Building Services Engineering Core</w:t>
    </w:r>
  </w:p>
  <w:p w14:paraId="6E66958C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154226">
    <w:abstractNumId w:val="4"/>
  </w:num>
  <w:num w:numId="2" w16cid:durableId="119960769">
    <w:abstractNumId w:val="14"/>
  </w:num>
  <w:num w:numId="3" w16cid:durableId="357246047">
    <w:abstractNumId w:val="21"/>
  </w:num>
  <w:num w:numId="4" w16cid:durableId="814948909">
    <w:abstractNumId w:val="16"/>
  </w:num>
  <w:num w:numId="5" w16cid:durableId="1286086800">
    <w:abstractNumId w:val="7"/>
  </w:num>
  <w:num w:numId="6" w16cid:durableId="1257132209">
    <w:abstractNumId w:val="15"/>
  </w:num>
  <w:num w:numId="7" w16cid:durableId="356080123">
    <w:abstractNumId w:val="7"/>
  </w:num>
  <w:num w:numId="8" w16cid:durableId="866021142">
    <w:abstractNumId w:val="1"/>
  </w:num>
  <w:num w:numId="9" w16cid:durableId="1331762243">
    <w:abstractNumId w:val="7"/>
    <w:lvlOverride w:ilvl="0">
      <w:startOverride w:val="1"/>
    </w:lvlOverride>
  </w:num>
  <w:num w:numId="10" w16cid:durableId="698823841">
    <w:abstractNumId w:val="17"/>
  </w:num>
  <w:num w:numId="11" w16cid:durableId="1255942750">
    <w:abstractNumId w:val="13"/>
  </w:num>
  <w:num w:numId="12" w16cid:durableId="630867206">
    <w:abstractNumId w:val="5"/>
  </w:num>
  <w:num w:numId="13" w16cid:durableId="1867137354">
    <w:abstractNumId w:val="12"/>
  </w:num>
  <w:num w:numId="14" w16cid:durableId="1293950193">
    <w:abstractNumId w:val="18"/>
  </w:num>
  <w:num w:numId="15" w16cid:durableId="736439695">
    <w:abstractNumId w:val="10"/>
  </w:num>
  <w:num w:numId="16" w16cid:durableId="1750424338">
    <w:abstractNumId w:val="6"/>
  </w:num>
  <w:num w:numId="17" w16cid:durableId="1253077940">
    <w:abstractNumId w:val="23"/>
  </w:num>
  <w:num w:numId="18" w16cid:durableId="1075593840">
    <w:abstractNumId w:val="24"/>
  </w:num>
  <w:num w:numId="19" w16cid:durableId="420562165">
    <w:abstractNumId w:val="3"/>
  </w:num>
  <w:num w:numId="20" w16cid:durableId="1564947480">
    <w:abstractNumId w:val="2"/>
  </w:num>
  <w:num w:numId="21" w16cid:durableId="930164285">
    <w:abstractNumId w:val="8"/>
  </w:num>
  <w:num w:numId="22" w16cid:durableId="887765891">
    <w:abstractNumId w:val="8"/>
    <w:lvlOverride w:ilvl="0">
      <w:startOverride w:val="1"/>
    </w:lvlOverride>
  </w:num>
  <w:num w:numId="23" w16cid:durableId="1115176319">
    <w:abstractNumId w:val="22"/>
  </w:num>
  <w:num w:numId="24" w16cid:durableId="2077361754">
    <w:abstractNumId w:val="8"/>
    <w:lvlOverride w:ilvl="0">
      <w:startOverride w:val="1"/>
    </w:lvlOverride>
  </w:num>
  <w:num w:numId="25" w16cid:durableId="2082828784">
    <w:abstractNumId w:val="8"/>
    <w:lvlOverride w:ilvl="0">
      <w:startOverride w:val="1"/>
    </w:lvlOverride>
  </w:num>
  <w:num w:numId="26" w16cid:durableId="309946715">
    <w:abstractNumId w:val="9"/>
  </w:num>
  <w:num w:numId="27" w16cid:durableId="817185676">
    <w:abstractNumId w:val="19"/>
  </w:num>
  <w:num w:numId="28" w16cid:durableId="1731539484">
    <w:abstractNumId w:val="8"/>
    <w:lvlOverride w:ilvl="0">
      <w:startOverride w:val="1"/>
    </w:lvlOverride>
  </w:num>
  <w:num w:numId="29" w16cid:durableId="1483498009">
    <w:abstractNumId w:val="20"/>
  </w:num>
  <w:num w:numId="30" w16cid:durableId="1024942658">
    <w:abstractNumId w:val="8"/>
  </w:num>
  <w:num w:numId="31" w16cid:durableId="345517347">
    <w:abstractNumId w:val="8"/>
    <w:lvlOverride w:ilvl="0">
      <w:startOverride w:val="1"/>
    </w:lvlOverride>
  </w:num>
  <w:num w:numId="32" w16cid:durableId="1424494167">
    <w:abstractNumId w:val="8"/>
    <w:lvlOverride w:ilvl="0">
      <w:startOverride w:val="1"/>
    </w:lvlOverride>
  </w:num>
  <w:num w:numId="33" w16cid:durableId="1662780193">
    <w:abstractNumId w:val="0"/>
  </w:num>
  <w:num w:numId="34" w16cid:durableId="11707505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D89"/>
    <w:rsid w:val="000033BD"/>
    <w:rsid w:val="00060D62"/>
    <w:rsid w:val="000750E0"/>
    <w:rsid w:val="00082C62"/>
    <w:rsid w:val="000B231F"/>
    <w:rsid w:val="000B3C4D"/>
    <w:rsid w:val="000E194B"/>
    <w:rsid w:val="00110217"/>
    <w:rsid w:val="00152AC3"/>
    <w:rsid w:val="00156AF3"/>
    <w:rsid w:val="00176046"/>
    <w:rsid w:val="0019491D"/>
    <w:rsid w:val="001A5356"/>
    <w:rsid w:val="001E7816"/>
    <w:rsid w:val="001F74AD"/>
    <w:rsid w:val="00262992"/>
    <w:rsid w:val="00295CA8"/>
    <w:rsid w:val="002D07A8"/>
    <w:rsid w:val="002F0F77"/>
    <w:rsid w:val="00316B2B"/>
    <w:rsid w:val="003405EA"/>
    <w:rsid w:val="003B1E21"/>
    <w:rsid w:val="003B2D89"/>
    <w:rsid w:val="003F7F14"/>
    <w:rsid w:val="00404B31"/>
    <w:rsid w:val="0040563C"/>
    <w:rsid w:val="004117F4"/>
    <w:rsid w:val="00474F67"/>
    <w:rsid w:val="0048500D"/>
    <w:rsid w:val="00524E1B"/>
    <w:rsid w:val="005545EC"/>
    <w:rsid w:val="005C6AF2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61C59"/>
    <w:rsid w:val="00876848"/>
    <w:rsid w:val="008C1F1C"/>
    <w:rsid w:val="008D47A6"/>
    <w:rsid w:val="009975A0"/>
    <w:rsid w:val="009C147A"/>
    <w:rsid w:val="009C3AF2"/>
    <w:rsid w:val="009C5C6E"/>
    <w:rsid w:val="009D5104"/>
    <w:rsid w:val="009E7368"/>
    <w:rsid w:val="00A2454C"/>
    <w:rsid w:val="00AA343B"/>
    <w:rsid w:val="00AD179E"/>
    <w:rsid w:val="00AE245C"/>
    <w:rsid w:val="00AF4E8F"/>
    <w:rsid w:val="00B054EC"/>
    <w:rsid w:val="00B54776"/>
    <w:rsid w:val="00BA56B1"/>
    <w:rsid w:val="00BE2C21"/>
    <w:rsid w:val="00C01D20"/>
    <w:rsid w:val="00C202BF"/>
    <w:rsid w:val="00C23AA3"/>
    <w:rsid w:val="00C60280"/>
    <w:rsid w:val="00C802C0"/>
    <w:rsid w:val="00C858D7"/>
    <w:rsid w:val="00C92F19"/>
    <w:rsid w:val="00D073BC"/>
    <w:rsid w:val="00D56B82"/>
    <w:rsid w:val="00D634FC"/>
    <w:rsid w:val="00DA2485"/>
    <w:rsid w:val="00DB7F65"/>
    <w:rsid w:val="00DE29A8"/>
    <w:rsid w:val="00E05AB5"/>
    <w:rsid w:val="00E76C37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180B5"/>
  <w15:docId w15:val="{6102443D-1DDA-4455-96A2-B49106C58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9D510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14C31F-7291-4617-A34E-34999D49D7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5779EE-A482-4BC3-8349-260707B431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A1671A-48FA-499A-92CA-BB8FD1DC5C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templates\Template_new\Worksheet landscape_BSE.dotx</Template>
  <TotalTime>0</TotalTime>
  <Pages>1</Pages>
  <Words>11</Words>
  <Characters>224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2021-02-18T12:47:00Z</cp:lastPrinted>
  <dcterms:created xsi:type="dcterms:W3CDTF">2025-11-18T19:53:00Z</dcterms:created>
  <dcterms:modified xsi:type="dcterms:W3CDTF">2025-11-20T14:50:00Z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